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75C11" w14:textId="77777777" w:rsidR="00BA23EC" w:rsidRDefault="00BA23EC" w:rsidP="00BA23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YONGE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03A3BF5D" w14:textId="77777777" w:rsidR="00BA23EC" w:rsidRDefault="00BA23EC" w:rsidP="00BA23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BF0F554" w14:textId="77777777" w:rsidR="00BA23EC" w:rsidRDefault="00BA23EC" w:rsidP="00BA23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00673E" w14:textId="77777777" w:rsidR="00BA23EC" w:rsidRDefault="00BA23EC" w:rsidP="00BA23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57330" w14:textId="77777777" w:rsidR="00BA23EC" w:rsidRDefault="00BA23EC" w:rsidP="00BA23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2A0E516" w14:textId="77777777" w:rsidR="00BA23EC" w:rsidRDefault="00BA23EC" w:rsidP="00BA23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1EC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https://www.kentarchaeology.org.uk/Research/Libr/Wills/NameOrder/Y.htm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1813F27" w14:textId="77777777" w:rsidR="00BA23EC" w:rsidRDefault="00BA23EC" w:rsidP="00BA23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0A3EB" w14:textId="77777777" w:rsidR="00BA23EC" w:rsidRDefault="00BA23EC" w:rsidP="00BA23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D45AA" w14:textId="77777777" w:rsidR="00BA23EC" w:rsidRDefault="00BA23EC" w:rsidP="00BA23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2022</w:t>
      </w:r>
    </w:p>
    <w:p w14:paraId="5DF163F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B3115" w14:textId="77777777" w:rsidR="00BA23EC" w:rsidRDefault="00BA23EC" w:rsidP="009139A6">
      <w:r>
        <w:separator/>
      </w:r>
    </w:p>
  </w:endnote>
  <w:endnote w:type="continuationSeparator" w:id="0">
    <w:p w14:paraId="4E4D997D" w14:textId="77777777" w:rsidR="00BA23EC" w:rsidRDefault="00BA23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63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DD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9F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3D3F1" w14:textId="77777777" w:rsidR="00BA23EC" w:rsidRDefault="00BA23EC" w:rsidP="009139A6">
      <w:r>
        <w:separator/>
      </w:r>
    </w:p>
  </w:footnote>
  <w:footnote w:type="continuationSeparator" w:id="0">
    <w:p w14:paraId="527E89FC" w14:textId="77777777" w:rsidR="00BA23EC" w:rsidRDefault="00BA23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332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B42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09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E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A23E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CB7E3"/>
  <w15:chartTrackingRefBased/>
  <w15:docId w15:val="{2135FEFA-1082-4FAC-A5CE-2E02E433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23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Y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2022-03-27T18:44:00Z</dcterms:created>
  <dcterms:modified xsi:type="dcterms:W3CDTF">2022-03-27T18:44:00Z</dcterms:modified>
</cp:coreProperties>
</file>